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5B" w:rsidRPr="0013052E" w:rsidRDefault="0032095B" w:rsidP="00D57539">
      <w:pPr>
        <w:widowControl/>
        <w:tabs>
          <w:tab w:val="left" w:pos="2160"/>
        </w:tabs>
        <w:spacing w:before="100" w:beforeAutospacing="1" w:after="100" w:afterAutospacing="1" w:line="360" w:lineRule="auto"/>
        <w:jc w:val="left"/>
        <w:rPr>
          <w:rFonts w:ascii="宋体" w:cs="宋体"/>
          <w:b/>
          <w:bCs/>
          <w:sz w:val="30"/>
          <w:szCs w:val="30"/>
        </w:rPr>
      </w:pPr>
      <w:r w:rsidRPr="007961C9">
        <w:rPr>
          <w:rFonts w:ascii="宋体" w:hAnsi="宋体" w:cs="宋体" w:hint="eastAsia"/>
          <w:b/>
          <w:bCs/>
          <w:szCs w:val="21"/>
        </w:rPr>
        <w:t>课程编号：</w:t>
      </w:r>
      <w:r w:rsidRPr="005F5168">
        <w:rPr>
          <w:rFonts w:ascii="新宋体" w:eastAsia="新宋体" w:hAnsi="新宋体"/>
          <w:b/>
          <w:color w:val="000000"/>
          <w:kern w:val="0"/>
          <w:szCs w:val="21"/>
        </w:rPr>
        <w:t>cs0007</w:t>
      </w:r>
    </w:p>
    <w:p w:rsidR="0032095B" w:rsidRPr="0013052E" w:rsidRDefault="0032095B" w:rsidP="00E1025B">
      <w:pPr>
        <w:widowControl/>
        <w:shd w:val="clear" w:color="auto" w:fill="FFFFFF"/>
        <w:spacing w:before="100" w:beforeAutospacing="1" w:after="100" w:afterAutospacing="1"/>
        <w:ind w:firstLine="422"/>
        <w:jc w:val="center"/>
        <w:rPr>
          <w:rFonts w:ascii="宋体" w:cs="Arial"/>
          <w:b/>
          <w:sz w:val="30"/>
          <w:szCs w:val="3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8.45pt;margin-top:4.45pt;width:492.75pt;height:586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" filled="f" stroked="f">
            <v:textbox style="mso-next-textbox:#Text Box 2">
              <w:txbxContent>
                <w:p w:rsidR="0032095B" w:rsidRPr="0013052E" w:rsidRDefault="0032095B" w:rsidP="00B3576B">
                  <w:pPr>
                    <w:spacing w:beforeLines="100" w:line="400" w:lineRule="exact"/>
                    <w:ind w:firstLineChars="100" w:firstLine="31680"/>
                    <w:rPr>
                      <w:rFonts w:ascii="宋体"/>
                      <w:b/>
                    </w:rPr>
                  </w:pPr>
                  <w:r w:rsidRPr="0013052E">
                    <w:rPr>
                      <w:rFonts w:ascii="宋体" w:hAnsi="Wingdings" w:cs="Arial" w:hint="eastAsia"/>
                      <w:szCs w:val="20"/>
                    </w:rPr>
                    <w:sym w:font="Wingdings" w:char="F0B0"/>
                  </w:r>
                  <w:r w:rsidRPr="0013052E">
                    <w:rPr>
                      <w:rFonts w:ascii="宋体" w:hAnsi="宋体" w:cs="Arial"/>
                      <w:bCs/>
                      <w:sz w:val="20"/>
                    </w:rPr>
                    <w:t>TO</w:t>
                  </w:r>
                  <w:r w:rsidRPr="0013052E">
                    <w:rPr>
                      <w:rFonts w:ascii="宋体" w:hAnsi="宋体" w:cs="Arial" w:hint="eastAsia"/>
                    </w:rPr>
                    <w:t>：</w:t>
                  </w:r>
                  <w:r w:rsidRPr="0013052E">
                    <w:rPr>
                      <w:rFonts w:ascii="宋体" w:hAnsi="宋体" w:hint="eastAsia"/>
                    </w:rPr>
                    <w:t>讯技光电科技（上海）有限公司</w:t>
                  </w:r>
                </w:p>
                <w:p w:rsidR="0032095B" w:rsidRPr="0013052E" w:rsidRDefault="0032095B" w:rsidP="00B3576B">
                  <w:pPr>
                    <w:widowControl/>
                    <w:snapToGrid w:val="0"/>
                    <w:spacing w:line="400" w:lineRule="exact"/>
                    <w:ind w:leftChars="250" w:left="31680" w:firstLineChars="7" w:firstLine="31680"/>
                    <w:rPr>
                      <w:rFonts w:ascii="宋体"/>
                      <w:color w:val="0000FF"/>
                      <w:szCs w:val="21"/>
                    </w:rPr>
                  </w:pPr>
                  <w:r w:rsidRPr="0013052E">
                    <w:rPr>
                      <w:rFonts w:ascii="宋体" w:hAnsi="Wingdings 2" w:cs="Arial" w:hint="eastAsia"/>
                      <w:szCs w:val="20"/>
                    </w:rPr>
                    <w:sym w:font="Wingdings 2" w:char="F037"/>
                  </w:r>
                  <w:r w:rsidRPr="0013052E">
                    <w:rPr>
                      <w:rFonts w:ascii="宋体" w:hAnsi="宋体" w:cs="Arial"/>
                      <w:bCs/>
                      <w:sz w:val="20"/>
                    </w:rPr>
                    <w:t>FAX</w:t>
                  </w:r>
                  <w:r w:rsidRPr="0013052E">
                    <w:rPr>
                      <w:rFonts w:ascii="宋体" w:hAnsi="宋体" w:cs="Arial" w:hint="eastAsia"/>
                      <w:sz w:val="22"/>
                    </w:rPr>
                    <w:t>：</w:t>
                  </w:r>
                  <w:r w:rsidRPr="0013052E">
                    <w:rPr>
                      <w:rFonts w:ascii="宋体" w:hAnsi="宋体" w:cs="Arial"/>
                      <w:sz w:val="22"/>
                    </w:rPr>
                    <w:t>021-64860709    TEL: 021-64860708</w:t>
                  </w:r>
                  <w:r w:rsidRPr="0013052E">
                    <w:rPr>
                      <w:rFonts w:ascii="宋体" w:hAnsi="宋体" w:cs="Arial" w:hint="eastAsia"/>
                      <w:sz w:val="22"/>
                    </w:rPr>
                    <w:t>（上海）</w:t>
                  </w:r>
                </w:p>
                <w:p w:rsidR="0032095B" w:rsidRPr="0013052E" w:rsidRDefault="0032095B" w:rsidP="00B3576B">
                  <w:pPr>
                    <w:spacing w:line="40" w:lineRule="atLeast"/>
                    <w:ind w:leftChars="93" w:left="31680" w:firstLineChars="100" w:firstLine="31680"/>
                    <w:rPr>
                      <w:rFonts w:ascii="宋体"/>
                      <w:b/>
                      <w:sz w:val="22"/>
                    </w:rPr>
                  </w:pPr>
                  <w:r w:rsidRPr="0013052E">
                    <w:rPr>
                      <w:rFonts w:ascii="宋体" w:hAnsi="Wingdings" w:cs="Arial" w:hint="eastAsia"/>
                      <w:sz w:val="22"/>
                      <w:szCs w:val="22"/>
                    </w:rPr>
                    <w:sym w:font="Wingdings" w:char="F02A"/>
                  </w:r>
                  <w:r w:rsidRPr="0013052E">
                    <w:rPr>
                      <w:rFonts w:ascii="宋体" w:hAnsi="宋体" w:cs="Arial"/>
                      <w:bCs/>
                      <w:sz w:val="20"/>
                    </w:rPr>
                    <w:t>E-MAIL</w:t>
                  </w:r>
                  <w:r w:rsidRPr="0013052E">
                    <w:rPr>
                      <w:rFonts w:ascii="宋体" w:hAnsi="宋体" w:cs="Arial" w:hint="eastAsia"/>
                      <w:sz w:val="22"/>
                    </w:rPr>
                    <w:t>：</w:t>
                  </w:r>
                  <w:hyperlink r:id="rId7" w:history="1">
                    <w:r w:rsidRPr="0013052E">
                      <w:rPr>
                        <w:rStyle w:val="Hyperlink"/>
                        <w:rFonts w:ascii="宋体" w:hAnsi="宋体" w:cs="Arial"/>
                        <w:sz w:val="22"/>
                      </w:rPr>
                      <w:t>course@infotek.com.cn</w:t>
                    </w:r>
                  </w:hyperlink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/>
                  </w:tblPr>
                  <w:tblGrid>
                    <w:gridCol w:w="2372"/>
                    <w:gridCol w:w="3700"/>
                    <w:gridCol w:w="1410"/>
                    <w:gridCol w:w="1724"/>
                  </w:tblGrid>
                  <w:tr w:rsidR="0032095B" w:rsidRPr="0013052E" w:rsidTr="00574D20">
                    <w:trPr>
                      <w:trHeight w:val="454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报名之课程名称及主题</w:t>
                        </w:r>
                      </w:p>
                      <w:p w:rsidR="0032095B" w:rsidRPr="0013052E" w:rsidRDefault="0032095B" w:rsidP="0032095B">
                        <w:pPr>
                          <w:spacing w:line="280" w:lineRule="exact"/>
                          <w:ind w:firstLineChars="100" w:firstLine="31680"/>
                          <w:jc w:val="center"/>
                          <w:rPr>
                            <w:rFonts w:ascii="宋体"/>
                            <w:color w:val="FF0000"/>
                            <w:sz w:val="22"/>
                          </w:rPr>
                        </w:pPr>
                        <w:r w:rsidRPr="0013052E">
                          <w:rPr>
                            <w:rFonts w:ascii="宋体" w:hAnsi="宋体"/>
                            <w:sz w:val="22"/>
                          </w:rPr>
                          <w:t>(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请务必填写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>)</w:t>
                        </w:r>
                      </w:p>
                    </w:tc>
                    <w:tc>
                      <w:tcPr>
                        <w:tcW w:w="683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13052E">
                        <w:pPr>
                          <w:autoSpaceDE w:val="0"/>
                          <w:autoSpaceDN w:val="0"/>
                          <w:spacing w:line="480" w:lineRule="auto"/>
                          <w:ind w:firstLine="562"/>
                          <w:rPr>
                            <w:rFonts w:ascii="宋体"/>
                            <w:b/>
                            <w:sz w:val="28"/>
                            <w:szCs w:val="28"/>
                          </w:rPr>
                        </w:pPr>
                        <w:r w:rsidRPr="0013052E">
                          <w:rPr>
                            <w:rFonts w:ascii="宋体" w:hAnsi="宋体" w:cs="宋体" w:hint="eastAsia"/>
                            <w:b/>
                            <w:kern w:val="0"/>
                            <w:sz w:val="32"/>
                            <w:szCs w:val="32"/>
                          </w:rPr>
                          <w:t>衍射及微纳光学系统的分析与设计</w:t>
                        </w:r>
                      </w:p>
                    </w:tc>
                  </w:tr>
                  <w:tr w:rsidR="0032095B" w:rsidRPr="0013052E" w:rsidTr="00574D20">
                    <w:trPr>
                      <w:cantSplit/>
                      <w:trHeight w:val="320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公司名称</w:t>
                        </w:r>
                      </w:p>
                    </w:tc>
                    <w:tc>
                      <w:tcPr>
                        <w:tcW w:w="3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rPr>
                            <w:rFonts w:ascii="宋体"/>
                            <w:color w:val="FF0000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上课日期</w:t>
                        </w:r>
                      </w:p>
                    </w:tc>
                    <w:tc>
                      <w:tcPr>
                        <w:tcW w:w="17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13052E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/>
                            <w:sz w:val="22"/>
                          </w:rPr>
                          <w:t>11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月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>26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－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>28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日</w:t>
                        </w:r>
                      </w:p>
                    </w:tc>
                  </w:tr>
                  <w:tr w:rsidR="0032095B" w:rsidRPr="0013052E" w:rsidTr="00574D20">
                    <w:trPr>
                      <w:cantSplit/>
                      <w:trHeight w:val="352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姓名</w:t>
                        </w:r>
                      </w:p>
                    </w:tc>
                    <w:tc>
                      <w:tcPr>
                        <w:tcW w:w="3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职称（科系）</w:t>
                        </w:r>
                      </w:p>
                    </w:tc>
                    <w:tc>
                      <w:tcPr>
                        <w:tcW w:w="17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</w:tr>
                  <w:tr w:rsidR="0032095B" w:rsidRPr="0013052E" w:rsidTr="00574D20">
                    <w:trPr>
                      <w:trHeight w:val="349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联络地址</w:t>
                        </w:r>
                      </w:p>
                    </w:tc>
                    <w:tc>
                      <w:tcPr>
                        <w:tcW w:w="3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联络电话</w:t>
                        </w:r>
                      </w:p>
                    </w:tc>
                    <w:tc>
                      <w:tcPr>
                        <w:tcW w:w="17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pStyle w:val="Footer"/>
                          <w:tabs>
                            <w:tab w:val="left" w:pos="480"/>
                          </w:tabs>
                          <w:snapToGrid/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kern w:val="2"/>
                            <w:sz w:val="22"/>
                            <w:szCs w:val="24"/>
                          </w:rPr>
                        </w:pPr>
                      </w:p>
                    </w:tc>
                  </w:tr>
                  <w:tr w:rsidR="0032095B" w:rsidRPr="0013052E" w:rsidTr="00574D20">
                    <w:trPr>
                      <w:trHeight w:val="345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 w:hAnsi="宋体" w:cs="Arial"/>
                            <w:sz w:val="22"/>
                          </w:rPr>
                        </w:pPr>
                        <w:r w:rsidRPr="0013052E">
                          <w:rPr>
                            <w:rFonts w:ascii="宋体" w:hAnsi="宋体" w:cs="Arial"/>
                            <w:sz w:val="22"/>
                          </w:rPr>
                          <w:t>E-MAIL</w:t>
                        </w:r>
                      </w:p>
                    </w:tc>
                    <w:tc>
                      <w:tcPr>
                        <w:tcW w:w="3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  <w:tc>
                      <w:tcPr>
                        <w:tcW w:w="14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传真</w:t>
                        </w:r>
                      </w:p>
                    </w:tc>
                    <w:tc>
                      <w:tcPr>
                        <w:tcW w:w="17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</w:tr>
                  <w:tr w:rsidR="0032095B" w:rsidRPr="0013052E" w:rsidTr="00574D20">
                    <w:trPr>
                      <w:trHeight w:val="454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行业别</w:t>
                        </w:r>
                      </w:p>
                    </w:tc>
                    <w:tc>
                      <w:tcPr>
                        <w:tcW w:w="683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□机械□电子□物理□电机□工业设计□其它▁▁▁▁▁▁▁</w:t>
                        </w:r>
                      </w:p>
                    </w:tc>
                  </w:tr>
                  <w:tr w:rsidR="0032095B" w:rsidRPr="0013052E" w:rsidTr="00574D20">
                    <w:trPr>
                      <w:cantSplit/>
                      <w:trHeight w:val="340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发票抬头</w:t>
                        </w:r>
                      </w:p>
                    </w:tc>
                    <w:tc>
                      <w:tcPr>
                        <w:tcW w:w="683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</w:p>
                    </w:tc>
                  </w:tr>
                  <w:tr w:rsidR="0032095B" w:rsidRPr="0013052E" w:rsidTr="00574D20">
                    <w:trPr>
                      <w:trHeight w:val="365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jc w:val="center"/>
                          <w:rPr>
                            <w:rFonts w:ascii="宋体"/>
                            <w:color w:val="FF0000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付款方式</w:t>
                        </w:r>
                      </w:p>
                    </w:tc>
                    <w:tc>
                      <w:tcPr>
                        <w:tcW w:w="683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74D20">
                        <w:pPr>
                          <w:spacing w:line="280" w:lineRule="exact"/>
                          <w:ind w:firstLine="440"/>
                          <w:rPr>
                            <w:rFonts w:ascii="宋体" w:hAns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□电汇□讯技课程券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 xml:space="preserve">           (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请务必填写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>)</w:t>
                        </w:r>
                      </w:p>
                    </w:tc>
                  </w:tr>
                  <w:tr w:rsidR="0032095B" w:rsidRPr="0013052E" w:rsidTr="00574D20">
                    <w:trPr>
                      <w:trHeight w:val="454"/>
                      <w:jc w:val="center"/>
                    </w:trPr>
                    <w:tc>
                      <w:tcPr>
                        <w:tcW w:w="237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217A05">
                        <w:pPr>
                          <w:spacing w:line="280" w:lineRule="exact"/>
                          <w:ind w:firstLine="440"/>
                          <w:jc w:val="center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课程信息来源</w:t>
                        </w:r>
                      </w:p>
                    </w:tc>
                    <w:tc>
                      <w:tcPr>
                        <w:tcW w:w="683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943882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bookmarkStart w:id="0" w:name="_GoBack"/>
                        <w:bookmarkEnd w:id="0"/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□报纸广告（</w:t>
                        </w:r>
                        <w:r w:rsidRPr="0013052E">
                          <w:rPr>
                            <w:rFonts w:ascii="宋体" w:hAnsi="宋体" w:cs="宋体" w:hint="eastAsia"/>
                            <w:sz w:val="22"/>
                          </w:rPr>
                          <w:t>▁▁▁▁▁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报）□简章□亲朋介绍□公司推派</w:t>
                        </w:r>
                        <w:r w:rsidRPr="0013052E">
                          <w:rPr>
                            <w:rFonts w:ascii="宋体" w:hint="eastAsia"/>
                            <w:sz w:val="22"/>
                          </w:rPr>
                          <w:t>□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主动洽询</w:t>
                        </w:r>
                      </w:p>
                      <w:p w:rsidR="0032095B" w:rsidRPr="0013052E" w:rsidRDefault="0032095B" w:rsidP="00217A05">
                        <w:pPr>
                          <w:spacing w:line="280" w:lineRule="exact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□网络（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 xml:space="preserve">http:// </w:t>
                        </w:r>
                        <w:r w:rsidRPr="0013052E">
                          <w:rPr>
                            <w:rFonts w:ascii="宋体" w:hAnsi="宋体" w:cs="宋体" w:hint="eastAsia"/>
                            <w:sz w:val="22"/>
                          </w:rPr>
                          <w:t>▁▁▁▁▁▁▁▁▁▁▁▁▁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）□其它</w:t>
                        </w:r>
                        <w:r w:rsidRPr="0013052E">
                          <w:rPr>
                            <w:rFonts w:ascii="宋体" w:hAnsi="宋体" w:cs="宋体" w:hint="eastAsia"/>
                            <w:sz w:val="22"/>
                          </w:rPr>
                          <w:t>▁▁▁▁▁</w:t>
                        </w:r>
                      </w:p>
                    </w:tc>
                  </w:tr>
                  <w:tr w:rsidR="0032095B" w:rsidRPr="0013052E">
                    <w:trPr>
                      <w:trHeight w:val="340"/>
                      <w:jc w:val="center"/>
                    </w:trPr>
                    <w:tc>
                      <w:tcPr>
                        <w:tcW w:w="9206" w:type="dxa"/>
                        <w:gridSpan w:val="4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32095B" w:rsidRPr="0013052E" w:rsidRDefault="0032095B" w:rsidP="005E70AC">
                        <w:pPr>
                          <w:spacing w:afterLines="50" w:line="400" w:lineRule="exact"/>
                          <w:ind w:firstLine="440"/>
                          <w:rPr>
                            <w:rFonts w:ascii="宋体"/>
                            <w:sz w:val="22"/>
                          </w:rPr>
                        </w:pP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费用共计：</w:t>
                        </w:r>
                        <w:r w:rsidRPr="0013052E">
                          <w:rPr>
                            <w:rFonts w:ascii="宋体" w:hAnsi="宋体"/>
                            <w:sz w:val="22"/>
                          </w:rPr>
                          <w:t xml:space="preserve">RMB </w:t>
                        </w:r>
                        <w:r w:rsidRPr="00FD467A">
                          <w:rPr>
                            <w:rFonts w:ascii="宋体" w:hAnsi="宋体" w:cs="宋体"/>
                            <w:sz w:val="22"/>
                            <w:u w:val="thick"/>
                          </w:rPr>
                          <w:t>4500</w:t>
                        </w:r>
                        <w:r w:rsidRPr="0013052E">
                          <w:rPr>
                            <w:rFonts w:ascii="宋体" w:hAnsi="宋体" w:hint="eastAsia"/>
                            <w:sz w:val="22"/>
                          </w:rPr>
                          <w:t>元</w:t>
                        </w:r>
                      </w:p>
                    </w:tc>
                  </w:tr>
                </w:tbl>
                <w:p w:rsidR="0032095B" w:rsidRPr="0013052E" w:rsidRDefault="0032095B" w:rsidP="0032095B">
                  <w:pPr>
                    <w:spacing w:line="360" w:lineRule="auto"/>
                    <w:ind w:firstLineChars="300" w:firstLine="31680"/>
                    <w:rPr>
                      <w:rFonts w:ascii="宋体"/>
                      <w:b/>
                      <w:bCs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报名方式：</w:t>
                  </w:r>
                </w:p>
                <w:p w:rsidR="0032095B" w:rsidRPr="0013052E" w:rsidRDefault="0032095B" w:rsidP="00B3576B">
                  <w:pPr>
                    <w:spacing w:line="360" w:lineRule="auto"/>
                    <w:ind w:leftChars="133" w:left="31680" w:firstLineChars="300" w:firstLine="31680"/>
                    <w:rPr>
                      <w:rFonts w:ascii="宋体"/>
                      <w:szCs w:val="21"/>
                    </w:rPr>
                  </w:pPr>
                  <w:r w:rsidRPr="0013052E">
                    <w:rPr>
                      <w:rFonts w:ascii="宋体" w:hAnsi="宋体"/>
                      <w:szCs w:val="21"/>
                    </w:rPr>
                    <w:t xml:space="preserve">1.  </w:t>
                  </w:r>
                  <w:r w:rsidRPr="0013052E">
                    <w:rPr>
                      <w:rFonts w:ascii="宋体" w:hAnsi="宋体" w:hint="eastAsia"/>
                      <w:szCs w:val="21"/>
                    </w:rPr>
                    <w:t>填妥报名表后，以传真或</w:t>
                  </w:r>
                  <w:r w:rsidRPr="0013052E">
                    <w:rPr>
                      <w:rFonts w:ascii="宋体" w:hAnsi="宋体"/>
                      <w:szCs w:val="21"/>
                    </w:rPr>
                    <w:t>EMAIL</w:t>
                  </w:r>
                  <w:r w:rsidRPr="0013052E">
                    <w:rPr>
                      <w:rFonts w:ascii="宋体" w:hAnsi="宋体" w:hint="eastAsia"/>
                      <w:szCs w:val="21"/>
                    </w:rPr>
                    <w:t>方式报名。</w:t>
                  </w:r>
                </w:p>
                <w:p w:rsidR="0032095B" w:rsidRPr="0013052E" w:rsidRDefault="0032095B" w:rsidP="00E1025B">
                  <w:pPr>
                    <w:numPr>
                      <w:ilvl w:val="0"/>
                      <w:numId w:val="3"/>
                    </w:numPr>
                    <w:spacing w:line="360" w:lineRule="auto"/>
                    <w:rPr>
                      <w:rFonts w:ascii="宋体"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szCs w:val="21"/>
                    </w:rPr>
                    <w:t>注意事项：为了尽快完成报名手续，请务必完整填写报名表资料，谢谢。</w:t>
                  </w:r>
                </w:p>
                <w:p w:rsidR="0032095B" w:rsidRPr="0013052E" w:rsidRDefault="0032095B" w:rsidP="00B3576B">
                  <w:pPr>
                    <w:snapToGrid w:val="0"/>
                    <w:spacing w:line="360" w:lineRule="auto"/>
                    <w:ind w:leftChars="199" w:left="31680" w:rightChars="121" w:right="31680" w:firstLine="480"/>
                    <w:rPr>
                      <w:rFonts w:ascii="宋体"/>
                      <w:b/>
                      <w:bCs/>
                      <w:szCs w:val="21"/>
                    </w:rPr>
                  </w:pPr>
                  <w:r w:rsidRPr="0013052E">
                    <w:rPr>
                      <w:rFonts w:ascii="宋体" w:hAnsi="宋体"/>
                      <w:szCs w:val="21"/>
                    </w:rPr>
                    <w:t xml:space="preserve">3.  </w:t>
                  </w:r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课程费用缴费方式：</w:t>
                  </w:r>
                </w:p>
                <w:p w:rsidR="0032095B" w:rsidRPr="0013052E" w:rsidRDefault="0032095B" w:rsidP="00E1025B">
                  <w:pPr>
                    <w:snapToGrid w:val="0"/>
                    <w:spacing w:line="360" w:lineRule="auto"/>
                    <w:ind w:left="320" w:firstLine="480"/>
                    <w:rPr>
                      <w:rFonts w:ascii="宋体"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szCs w:val="21"/>
                    </w:rPr>
                    <w:t>汇款：户名：讯技光电科技</w:t>
                  </w:r>
                  <w:r w:rsidRPr="0013052E">
                    <w:rPr>
                      <w:rFonts w:ascii="宋体" w:hAnsi="宋体"/>
                      <w:szCs w:val="21"/>
                    </w:rPr>
                    <w:t>(</w:t>
                  </w:r>
                  <w:r w:rsidRPr="0013052E">
                    <w:rPr>
                      <w:rFonts w:ascii="宋体" w:hAnsi="宋体" w:hint="eastAsia"/>
                      <w:szCs w:val="21"/>
                    </w:rPr>
                    <w:t>上海</w:t>
                  </w:r>
                  <w:r w:rsidRPr="0013052E">
                    <w:rPr>
                      <w:rFonts w:ascii="宋体" w:hAnsi="宋体"/>
                      <w:szCs w:val="21"/>
                    </w:rPr>
                    <w:t>)</w:t>
                  </w:r>
                  <w:r w:rsidRPr="0013052E">
                    <w:rPr>
                      <w:rFonts w:ascii="宋体" w:hAnsi="宋体" w:hint="eastAsia"/>
                      <w:szCs w:val="21"/>
                    </w:rPr>
                    <w:t>有限公司</w:t>
                  </w:r>
                </w:p>
                <w:p w:rsidR="0032095B" w:rsidRPr="0013052E" w:rsidRDefault="0032095B" w:rsidP="00B3576B">
                  <w:pPr>
                    <w:snapToGrid w:val="0"/>
                    <w:spacing w:line="360" w:lineRule="auto"/>
                    <w:ind w:leftChars="133" w:left="31680" w:firstLineChars="750" w:firstLine="31680"/>
                    <w:rPr>
                      <w:rFonts w:ascii="宋体"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szCs w:val="21"/>
                    </w:rPr>
                    <w:t>银行名称：中国工商银行上海市习勤路支行</w:t>
                  </w:r>
                </w:p>
                <w:p w:rsidR="0032095B" w:rsidRPr="0013052E" w:rsidRDefault="0032095B" w:rsidP="00B3576B">
                  <w:pPr>
                    <w:snapToGrid w:val="0"/>
                    <w:spacing w:line="360" w:lineRule="auto"/>
                    <w:ind w:leftChars="133" w:left="31680" w:firstLineChars="750" w:firstLine="31680"/>
                    <w:rPr>
                      <w:rFonts w:ascii="宋体"/>
                      <w:b/>
                      <w:bCs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szCs w:val="21"/>
                    </w:rPr>
                    <w:t>银行帐号：</w:t>
                  </w:r>
                  <w:r w:rsidRPr="0013052E">
                    <w:rPr>
                      <w:rFonts w:ascii="宋体" w:hAnsi="宋体"/>
                      <w:szCs w:val="21"/>
                    </w:rPr>
                    <w:t>1001-2281-0901-6237-775</w:t>
                  </w:r>
                </w:p>
                <w:p w:rsidR="0032095B" w:rsidRPr="0013052E" w:rsidRDefault="0032095B" w:rsidP="00B3576B">
                  <w:pPr>
                    <w:snapToGrid w:val="0"/>
                    <w:spacing w:line="360" w:lineRule="auto"/>
                    <w:ind w:leftChars="133" w:left="31680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汇款完成后，请在缴费单据上注明课程名称与日期、报名人员后传真至</w:t>
                  </w:r>
                  <w:r w:rsidRPr="0013052E">
                    <w:rPr>
                      <w:rFonts w:ascii="宋体" w:hAnsi="宋体"/>
                      <w:b/>
                      <w:bCs/>
                      <w:szCs w:val="21"/>
                    </w:rPr>
                    <w:t>021-6486 0709</w:t>
                  </w:r>
                </w:p>
                <w:p w:rsidR="0032095B" w:rsidRPr="0013052E" w:rsidRDefault="0032095B" w:rsidP="00B3576B">
                  <w:pPr>
                    <w:snapToGrid w:val="0"/>
                    <w:spacing w:line="360" w:lineRule="auto"/>
                    <w:ind w:leftChars="133" w:left="31680"/>
                    <w:rPr>
                      <w:rFonts w:ascii="宋体"/>
                      <w:b/>
                      <w:bCs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（上海）或</w:t>
                  </w:r>
                  <w:r w:rsidRPr="0013052E">
                    <w:rPr>
                      <w:rFonts w:ascii="宋体" w:hAnsi="宋体"/>
                      <w:b/>
                      <w:bCs/>
                      <w:szCs w:val="21"/>
                    </w:rPr>
                    <w:t>EMAIL</w:t>
                  </w:r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至</w:t>
                  </w:r>
                  <w:hyperlink r:id="rId8" w:history="1">
                    <w:r w:rsidRPr="0013052E">
                      <w:rPr>
                        <w:rStyle w:val="Hyperlink"/>
                        <w:rFonts w:ascii="宋体" w:hAnsi="宋体"/>
                        <w:b/>
                        <w:bCs/>
                        <w:szCs w:val="21"/>
                      </w:rPr>
                      <w:t>course@infotek.com.cn</w:t>
                    </w:r>
                  </w:hyperlink>
                  <w:r w:rsidRPr="0013052E">
                    <w:rPr>
                      <w:rFonts w:ascii="宋体" w:hAnsi="宋体" w:hint="eastAsia"/>
                      <w:b/>
                      <w:bCs/>
                      <w:szCs w:val="21"/>
                    </w:rPr>
                    <w:t>。</w:t>
                  </w:r>
                </w:p>
                <w:p w:rsidR="0032095B" w:rsidRPr="0013052E" w:rsidRDefault="0032095B" w:rsidP="00B3576B">
                  <w:pPr>
                    <w:snapToGrid w:val="0"/>
                    <w:ind w:firstLineChars="83" w:firstLine="31680"/>
                    <w:jc w:val="left"/>
                    <w:rPr>
                      <w:rFonts w:ascii="宋体"/>
                      <w:szCs w:val="21"/>
                    </w:rPr>
                  </w:pPr>
                  <w:r w:rsidRPr="0013052E">
                    <w:rPr>
                      <w:rFonts w:ascii="宋体" w:hAnsi="宋体" w:hint="eastAsia"/>
                      <w:szCs w:val="21"/>
                    </w:rPr>
                    <w:t>开课前一周以传真或</w:t>
                  </w:r>
                  <w:r w:rsidRPr="0013052E">
                    <w:rPr>
                      <w:rFonts w:ascii="宋体" w:hAnsi="宋体"/>
                      <w:szCs w:val="21"/>
                    </w:rPr>
                    <w:t>E-mail</w:t>
                  </w:r>
                  <w:r w:rsidRPr="0013052E">
                    <w:rPr>
                      <w:rFonts w:ascii="宋体" w:hAnsi="宋体" w:hint="eastAsia"/>
                      <w:szCs w:val="21"/>
                    </w:rPr>
                    <w:t>方式通知学员，未收到通知者，请主动与讯技光电联络。</w:t>
                  </w:r>
                </w:p>
              </w:txbxContent>
            </v:textbox>
          </v:shape>
        </w:pict>
      </w:r>
      <w:r w:rsidRPr="0013052E">
        <w:rPr>
          <w:rFonts w:ascii="宋体" w:hAnsi="宋体" w:cs="Arial" w:hint="eastAsia"/>
          <w:b/>
          <w:sz w:val="30"/>
          <w:szCs w:val="30"/>
        </w:rPr>
        <w:t>报名表</w:t>
      </w:r>
    </w:p>
    <w:p w:rsidR="0032095B" w:rsidRPr="007961C9" w:rsidRDefault="0032095B" w:rsidP="00E1025B">
      <w:pPr>
        <w:rPr>
          <w:rFonts w:ascii="宋体"/>
          <w:szCs w:val="21"/>
        </w:rPr>
      </w:pPr>
    </w:p>
    <w:p w:rsidR="0032095B" w:rsidRPr="00F61EC4" w:rsidRDefault="0032095B" w:rsidP="00F61EC4">
      <w:pPr>
        <w:rPr>
          <w:szCs w:val="21"/>
        </w:rPr>
      </w:pPr>
    </w:p>
    <w:sectPr w:rsidR="0032095B" w:rsidRPr="00F61EC4" w:rsidSect="00E61E7C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95B" w:rsidRDefault="0032095B" w:rsidP="004C4F14">
      <w:r>
        <w:separator/>
      </w:r>
    </w:p>
  </w:endnote>
  <w:endnote w:type="continuationSeparator" w:id="0">
    <w:p w:rsidR="0032095B" w:rsidRDefault="0032095B" w:rsidP="004C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PMingLiU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95B" w:rsidRDefault="0032095B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3" o:spid="_x0000_i1029" type="#_x0000_t75" style="width:405.75pt;height:39.7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95B" w:rsidRDefault="0032095B" w:rsidP="004C4F14">
      <w:r>
        <w:separator/>
      </w:r>
    </w:p>
  </w:footnote>
  <w:footnote w:type="continuationSeparator" w:id="0">
    <w:p w:rsidR="0032095B" w:rsidRDefault="0032095B" w:rsidP="004C4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95B" w:rsidRDefault="0032095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1027" type="#_x0000_t75" style="width:409.5pt;height:39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1279"/>
        </w:tabs>
        <w:ind w:left="1279" w:hanging="360"/>
      </w:pPr>
      <w:rPr>
        <w:rFonts w:cs="Times New Roman" w:hint="eastAsia"/>
      </w:rPr>
    </w:lvl>
    <w:lvl w:ilvl="1">
      <w:start w:val="1"/>
      <w:numFmt w:val="bullet"/>
      <w:lvlText w:val="＊"/>
      <w:lvlJc w:val="left"/>
      <w:pPr>
        <w:tabs>
          <w:tab w:val="num" w:pos="1260"/>
        </w:tabs>
        <w:ind w:left="1260" w:hanging="360"/>
      </w:pPr>
      <w:rPr>
        <w:rFonts w:ascii="DFKai-SB" w:eastAsia="DFKai-SB" w:hAnsi="DFKai-SB" w:hint="eastAsia"/>
      </w:rPr>
    </w:lvl>
    <w:lvl w:ilvl="2">
      <w:start w:val="1"/>
      <w:numFmt w:val="lowerRoman"/>
      <w:lvlText w:val="%3."/>
      <w:lvlJc w:val="right"/>
      <w:pPr>
        <w:tabs>
          <w:tab w:val="num" w:pos="2359"/>
        </w:tabs>
        <w:ind w:left="2359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39"/>
        </w:tabs>
        <w:ind w:left="2839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3319"/>
        </w:tabs>
        <w:ind w:left="3319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99"/>
        </w:tabs>
        <w:ind w:left="3799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279"/>
        </w:tabs>
        <w:ind w:left="4279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759"/>
        </w:tabs>
        <w:ind w:left="4759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239"/>
        </w:tabs>
        <w:ind w:left="5239" w:hanging="480"/>
      </w:pPr>
      <w:rPr>
        <w:rFonts w:cs="Times New Roman"/>
      </w:rPr>
    </w:lvl>
  </w:abstractNum>
  <w:abstractNum w:abstractNumId="1">
    <w:nsid w:val="28F159C4"/>
    <w:multiLevelType w:val="hybridMultilevel"/>
    <w:tmpl w:val="0AC6C11C"/>
    <w:lvl w:ilvl="0" w:tplc="B756E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3A0F100E"/>
    <w:multiLevelType w:val="hybridMultilevel"/>
    <w:tmpl w:val="D13C66CE"/>
    <w:lvl w:ilvl="0" w:tplc="AB48551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7D8776F"/>
    <w:multiLevelType w:val="hybridMultilevel"/>
    <w:tmpl w:val="4F1A111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576D1B4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  <w:i w:val="0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93241B2"/>
    <w:multiLevelType w:val="hybridMultilevel"/>
    <w:tmpl w:val="B610263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5D44A5D"/>
    <w:multiLevelType w:val="hybridMultilevel"/>
    <w:tmpl w:val="D13C66CE"/>
    <w:lvl w:ilvl="0" w:tplc="AB48551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0245FFD"/>
    <w:multiLevelType w:val="hybridMultilevel"/>
    <w:tmpl w:val="644E8E0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9E"/>
    <w:rsid w:val="000028E2"/>
    <w:rsid w:val="00050145"/>
    <w:rsid w:val="00061E17"/>
    <w:rsid w:val="000705C4"/>
    <w:rsid w:val="00091729"/>
    <w:rsid w:val="000C0721"/>
    <w:rsid w:val="000D01EF"/>
    <w:rsid w:val="000D7710"/>
    <w:rsid w:val="000E69DB"/>
    <w:rsid w:val="00104F88"/>
    <w:rsid w:val="00112A38"/>
    <w:rsid w:val="0013052E"/>
    <w:rsid w:val="001665A8"/>
    <w:rsid w:val="001920C9"/>
    <w:rsid w:val="00211267"/>
    <w:rsid w:val="00217A05"/>
    <w:rsid w:val="002276E3"/>
    <w:rsid w:val="00242851"/>
    <w:rsid w:val="00275BBD"/>
    <w:rsid w:val="00284B9E"/>
    <w:rsid w:val="00285302"/>
    <w:rsid w:val="00287CAE"/>
    <w:rsid w:val="002B1CBC"/>
    <w:rsid w:val="002B56C8"/>
    <w:rsid w:val="002E591A"/>
    <w:rsid w:val="002F14B7"/>
    <w:rsid w:val="0030027E"/>
    <w:rsid w:val="00305CA7"/>
    <w:rsid w:val="00306ABC"/>
    <w:rsid w:val="00307C7B"/>
    <w:rsid w:val="003131C0"/>
    <w:rsid w:val="0032095B"/>
    <w:rsid w:val="003A320A"/>
    <w:rsid w:val="003A6F4F"/>
    <w:rsid w:val="003D146C"/>
    <w:rsid w:val="003F35B3"/>
    <w:rsid w:val="0045083C"/>
    <w:rsid w:val="00460619"/>
    <w:rsid w:val="004907E3"/>
    <w:rsid w:val="004A2D9D"/>
    <w:rsid w:val="004C175A"/>
    <w:rsid w:val="004C2569"/>
    <w:rsid w:val="004C4F14"/>
    <w:rsid w:val="004E3738"/>
    <w:rsid w:val="004F3659"/>
    <w:rsid w:val="004F5410"/>
    <w:rsid w:val="0051215F"/>
    <w:rsid w:val="00515A39"/>
    <w:rsid w:val="00562FFD"/>
    <w:rsid w:val="0057352A"/>
    <w:rsid w:val="00574D20"/>
    <w:rsid w:val="00582B96"/>
    <w:rsid w:val="005839F2"/>
    <w:rsid w:val="00584043"/>
    <w:rsid w:val="00595F76"/>
    <w:rsid w:val="005B4105"/>
    <w:rsid w:val="005C302F"/>
    <w:rsid w:val="005E70AC"/>
    <w:rsid w:val="005F3B19"/>
    <w:rsid w:val="005F5168"/>
    <w:rsid w:val="005F5DA9"/>
    <w:rsid w:val="00611B36"/>
    <w:rsid w:val="00622241"/>
    <w:rsid w:val="006440D3"/>
    <w:rsid w:val="00646E55"/>
    <w:rsid w:val="00665DA1"/>
    <w:rsid w:val="006B60F5"/>
    <w:rsid w:val="006C3811"/>
    <w:rsid w:val="006D135B"/>
    <w:rsid w:val="007025B7"/>
    <w:rsid w:val="007447C5"/>
    <w:rsid w:val="0074790F"/>
    <w:rsid w:val="00747A02"/>
    <w:rsid w:val="007672D9"/>
    <w:rsid w:val="007961C9"/>
    <w:rsid w:val="007A49EA"/>
    <w:rsid w:val="007A617D"/>
    <w:rsid w:val="007B3874"/>
    <w:rsid w:val="007D737B"/>
    <w:rsid w:val="007E7733"/>
    <w:rsid w:val="007E7E32"/>
    <w:rsid w:val="00802632"/>
    <w:rsid w:val="00861F12"/>
    <w:rsid w:val="00875E03"/>
    <w:rsid w:val="00886AFF"/>
    <w:rsid w:val="008D6DBA"/>
    <w:rsid w:val="008F47F1"/>
    <w:rsid w:val="00934D92"/>
    <w:rsid w:val="00943882"/>
    <w:rsid w:val="0099306A"/>
    <w:rsid w:val="00994232"/>
    <w:rsid w:val="009D5AE5"/>
    <w:rsid w:val="009D7528"/>
    <w:rsid w:val="00A04EA5"/>
    <w:rsid w:val="00A14541"/>
    <w:rsid w:val="00A33F7E"/>
    <w:rsid w:val="00A431D7"/>
    <w:rsid w:val="00A5555F"/>
    <w:rsid w:val="00A770B2"/>
    <w:rsid w:val="00A96CD9"/>
    <w:rsid w:val="00AA749F"/>
    <w:rsid w:val="00AB2B15"/>
    <w:rsid w:val="00AC6844"/>
    <w:rsid w:val="00AD3F19"/>
    <w:rsid w:val="00B3576B"/>
    <w:rsid w:val="00B5247D"/>
    <w:rsid w:val="00B61C31"/>
    <w:rsid w:val="00B62F2B"/>
    <w:rsid w:val="00B66376"/>
    <w:rsid w:val="00B71A91"/>
    <w:rsid w:val="00BA171B"/>
    <w:rsid w:val="00BC04A5"/>
    <w:rsid w:val="00BF13D2"/>
    <w:rsid w:val="00C02BB5"/>
    <w:rsid w:val="00C81A18"/>
    <w:rsid w:val="00C9189E"/>
    <w:rsid w:val="00CB353E"/>
    <w:rsid w:val="00CE444A"/>
    <w:rsid w:val="00CF0DA6"/>
    <w:rsid w:val="00CF50FA"/>
    <w:rsid w:val="00CF53AE"/>
    <w:rsid w:val="00D0178A"/>
    <w:rsid w:val="00D374BD"/>
    <w:rsid w:val="00D57539"/>
    <w:rsid w:val="00D85ECD"/>
    <w:rsid w:val="00E054B3"/>
    <w:rsid w:val="00E07BD7"/>
    <w:rsid w:val="00E1025B"/>
    <w:rsid w:val="00E61E7C"/>
    <w:rsid w:val="00EA23A0"/>
    <w:rsid w:val="00EF0DE8"/>
    <w:rsid w:val="00F155D9"/>
    <w:rsid w:val="00F45E86"/>
    <w:rsid w:val="00F54CCC"/>
    <w:rsid w:val="00F61EC4"/>
    <w:rsid w:val="00F775A5"/>
    <w:rsid w:val="00F96606"/>
    <w:rsid w:val="00FA2C25"/>
    <w:rsid w:val="00FA7A2E"/>
    <w:rsid w:val="00FC479E"/>
    <w:rsid w:val="00FD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9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9189E"/>
    <w:rPr>
      <w:rFonts w:cs="Times New Roman"/>
      <w:b/>
    </w:rPr>
  </w:style>
  <w:style w:type="paragraph" w:styleId="Header">
    <w:name w:val="header"/>
    <w:basedOn w:val="Normal"/>
    <w:link w:val="HeaderChar"/>
    <w:uiPriority w:val="99"/>
    <w:semiHidden/>
    <w:rsid w:val="004C4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4F14"/>
    <w:rPr>
      <w:rFonts w:ascii="Times New Roman" w:eastAsia="宋体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semiHidden/>
    <w:rsid w:val="004C4F1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4F14"/>
    <w:rPr>
      <w:rFonts w:ascii="Times New Roman" w:eastAsia="宋体" w:hAnsi="Times New Roman" w:cs="Times New Roman"/>
      <w:sz w:val="18"/>
    </w:rPr>
  </w:style>
  <w:style w:type="character" w:styleId="Hyperlink">
    <w:name w:val="Hyperlink"/>
    <w:basedOn w:val="DefaultParagraphFont"/>
    <w:uiPriority w:val="99"/>
    <w:rsid w:val="00E1025B"/>
    <w:rPr>
      <w:rFonts w:cs="Times New Roman"/>
      <w:color w:val="0000FF"/>
      <w:u w:val="single"/>
    </w:rPr>
  </w:style>
  <w:style w:type="character" w:customStyle="1" w:styleId="CharChar">
    <w:name w:val="Char Char"/>
    <w:uiPriority w:val="99"/>
    <w:rsid w:val="00E1025B"/>
    <w:rPr>
      <w:rFonts w:eastAsia="宋体"/>
      <w:color w:val="000000"/>
      <w:sz w:val="18"/>
      <w:lang w:val="en-US" w:eastAsia="zh-CN"/>
    </w:rPr>
  </w:style>
  <w:style w:type="paragraph" w:styleId="ListParagraph">
    <w:name w:val="List Paragraph"/>
    <w:basedOn w:val="Normal"/>
    <w:uiPriority w:val="99"/>
    <w:qFormat/>
    <w:rsid w:val="00E07B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63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infotek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urse@infotek.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</Words>
  <Characters>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课程编号：cs0007</dc:title>
  <dc:subject/>
  <dc:creator>infotek</dc:creator>
  <cp:keywords/>
  <dc:description/>
  <cp:lastModifiedBy>Micosoft Windows</cp:lastModifiedBy>
  <cp:revision>3</cp:revision>
  <dcterms:created xsi:type="dcterms:W3CDTF">2014-11-04T02:24:00Z</dcterms:created>
  <dcterms:modified xsi:type="dcterms:W3CDTF">2014-11-04T02:30:00Z</dcterms:modified>
</cp:coreProperties>
</file>